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AD7E2" w14:textId="52A8851D" w:rsidR="00906CE5" w:rsidRPr="00CF6C86" w:rsidRDefault="007A4682" w:rsidP="00906CE5">
      <w:pPr>
        <w:pStyle w:val="Overskrift2"/>
        <w:rPr>
          <w:color w:val="auto"/>
        </w:rPr>
      </w:pPr>
      <w:bookmarkStart w:id="0" w:name="_Hlk214704327"/>
      <w:r>
        <w:t>Avvik og forbehold</w:t>
      </w:r>
      <w:r w:rsidRPr="00A83C86">
        <w:t xml:space="preserve"> – </w:t>
      </w:r>
      <w:r w:rsidR="00CF6C86" w:rsidRPr="00CF6C86">
        <w:rPr>
          <w:color w:val="auto"/>
        </w:rPr>
        <w:t>Driftsavtale med tilhørende kjøp av klienter og utstyr</w:t>
      </w:r>
      <w:r w:rsidRPr="00CF6C86">
        <w:rPr>
          <w:color w:val="auto"/>
        </w:rPr>
        <w:t>]</w:t>
      </w:r>
    </w:p>
    <w:p w14:paraId="15BAFD0A" w14:textId="303CE967" w:rsidR="007C52B1" w:rsidRDefault="007A4682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6984F9EE" w14:textId="51B00A9B" w:rsidR="007C52B1" w:rsidRDefault="007A4682" w:rsidP="007C52B1">
      <w:r>
        <w:t>E</w:t>
      </w:r>
      <w:r>
        <w:t>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2D750763" w14:textId="73612EA6" w:rsidR="007C52B1" w:rsidRDefault="007A4682" w:rsidP="007C52B1">
      <w:r>
        <w:t>Oppdragsgiver vil vurdere om avvikene/forbeholdene er å anse som vesentlige avvik.</w:t>
      </w:r>
    </w:p>
    <w:p w14:paraId="7DA93854" w14:textId="77777777" w:rsidR="007C52B1" w:rsidRDefault="007C52B1" w:rsidP="007C52B1">
      <w:pPr>
        <w:jc w:val="left"/>
      </w:pPr>
    </w:p>
    <w:p w14:paraId="5FE2E6C6" w14:textId="77777777" w:rsidR="007C52B1" w:rsidRPr="007C52B1" w:rsidRDefault="007A4682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1EBC284D" w14:textId="77777777" w:rsidR="007C52B1" w:rsidRDefault="007A4682" w:rsidP="007C52B1">
      <w:pPr>
        <w:jc w:val="left"/>
      </w:pPr>
      <w:r>
        <w:t xml:space="preserve">Kun ett avvik/forbehold per tabell. </w:t>
      </w:r>
    </w:p>
    <w:p w14:paraId="4A921EC7" w14:textId="3362DACE" w:rsidR="007C52B1" w:rsidRPr="00FB56DD" w:rsidRDefault="007A4682" w:rsidP="007C52B1">
      <w:pPr>
        <w:jc w:val="left"/>
      </w:pPr>
      <w:r>
        <w:t>Ved flere avvik og/eller forbehold, kopier tabell i ønsket antall.</w:t>
      </w:r>
    </w:p>
    <w:bookmarkEnd w:id="0"/>
    <w:p w14:paraId="253C3CF7" w14:textId="2EB9D0B5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9C5FE4" w14:paraId="2B8CDF38" w14:textId="77777777" w:rsidTr="007C52B1">
        <w:tc>
          <w:tcPr>
            <w:tcW w:w="4530" w:type="dxa"/>
          </w:tcPr>
          <w:p w14:paraId="23228AEC" w14:textId="79457FEE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Default="007A4682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9C5FE4" w14:paraId="730CB845" w14:textId="77777777" w:rsidTr="007C52B1">
        <w:tc>
          <w:tcPr>
            <w:tcW w:w="4530" w:type="dxa"/>
          </w:tcPr>
          <w:p w14:paraId="565C39FD" w14:textId="783C17FE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Default="007A4682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9C5FE4" w14:paraId="273BBA80" w14:textId="77777777" w:rsidTr="007C52B1">
        <w:tc>
          <w:tcPr>
            <w:tcW w:w="4530" w:type="dxa"/>
          </w:tcPr>
          <w:p w14:paraId="4A06260D" w14:textId="6EC523C4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68EEABA5" w14:textId="1131FFA7" w:rsidR="007C52B1" w:rsidRDefault="007A4682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9C5FE4" w14:paraId="4C903E64" w14:textId="77777777" w:rsidTr="007C52B1">
        <w:tc>
          <w:tcPr>
            <w:tcW w:w="4530" w:type="dxa"/>
          </w:tcPr>
          <w:p w14:paraId="396E8702" w14:textId="584E3C6A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Default="007A4682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9C5FE4" w14:paraId="492B4DB0" w14:textId="77777777" w:rsidTr="007C52B1">
        <w:tc>
          <w:tcPr>
            <w:tcW w:w="4530" w:type="dxa"/>
          </w:tcPr>
          <w:p w14:paraId="54B662FC" w14:textId="760B7D28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Default="007A4682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9C5FE4" w14:paraId="0272A54E" w14:textId="77777777" w:rsidTr="007C52B1">
        <w:tc>
          <w:tcPr>
            <w:tcW w:w="4530" w:type="dxa"/>
          </w:tcPr>
          <w:p w14:paraId="1D5022E5" w14:textId="30378553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Default="007A4682" w:rsidP="007C52B1">
            <w:pPr>
              <w:spacing w:after="160"/>
              <w:jc w:val="left"/>
            </w:pPr>
            <w:r>
              <w:t>[</w:t>
            </w:r>
            <w:r>
              <w:t>Angi konsekvens]</w:t>
            </w:r>
          </w:p>
        </w:tc>
      </w:tr>
      <w:tr w:rsidR="009C5FE4" w14:paraId="0B668B4F" w14:textId="77777777" w:rsidTr="007C52B1">
        <w:tc>
          <w:tcPr>
            <w:tcW w:w="4530" w:type="dxa"/>
          </w:tcPr>
          <w:p w14:paraId="42BA4A30" w14:textId="62F63F04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Default="007A4682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9C5FE4" w14:paraId="2C100CC2" w14:textId="77777777" w:rsidTr="007C52B1">
        <w:tc>
          <w:tcPr>
            <w:tcW w:w="4530" w:type="dxa"/>
          </w:tcPr>
          <w:p w14:paraId="0994656C" w14:textId="408C9D6A" w:rsidR="007C52B1" w:rsidRPr="007C52B1" w:rsidRDefault="007A4682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Default="007A4682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7383FB60" w14:textId="77777777" w:rsidR="007C52B1" w:rsidRDefault="007C52B1">
      <w:pPr>
        <w:jc w:val="left"/>
      </w:pPr>
    </w:p>
    <w:p w14:paraId="54D08433" w14:textId="03BF570E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E24B5" w14:textId="77777777" w:rsidR="000228B6" w:rsidRDefault="007A4682" w:rsidP="00186E6B">
      <w:r>
        <w:separator/>
      </w:r>
    </w:p>
    <w:p w14:paraId="7B13050C" w14:textId="77777777" w:rsidR="000228B6" w:rsidRDefault="000228B6" w:rsidP="00186E6B"/>
    <w:p w14:paraId="23B5A0A3" w14:textId="77777777" w:rsidR="000228B6" w:rsidRDefault="000228B6" w:rsidP="00186E6B"/>
    <w:p w14:paraId="09E049B0" w14:textId="77777777" w:rsidR="000228B6" w:rsidRDefault="000228B6" w:rsidP="00186E6B"/>
  </w:endnote>
  <w:endnote w:type="continuationSeparator" w:id="0">
    <w:p w14:paraId="10BAA7BB" w14:textId="77777777" w:rsidR="000228B6" w:rsidRDefault="007A4682" w:rsidP="00186E6B">
      <w:r>
        <w:continuationSeparator/>
      </w:r>
    </w:p>
    <w:p w14:paraId="63C15F76" w14:textId="77777777" w:rsidR="000228B6" w:rsidRDefault="000228B6" w:rsidP="00186E6B"/>
    <w:p w14:paraId="0C782A5B" w14:textId="77777777" w:rsidR="000228B6" w:rsidRDefault="000228B6" w:rsidP="00186E6B"/>
    <w:p w14:paraId="78FD9B87" w14:textId="77777777" w:rsidR="000228B6" w:rsidRDefault="000228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571065EE-D70E-458D-95F9-B1A68325176F}"/>
    <w:embedBold r:id="rId2" w:fontKey="{D1EC3B01-ED10-449E-B3E7-CF6092531632}"/>
    <w:embedItalic r:id="rId3" w:fontKey="{E1267F45-2C6A-4D08-8001-4CFFF53B277D}"/>
    <w:embedBoldItalic r:id="rId4" w:fontKey="{833EA7B8-891F-4D0D-9425-7AAE0E79C7B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D502832-6E05-4CDC-A039-5CC40CD7AAEC}"/>
    <w:embedBold r:id="rId6" w:fontKey="{99A26CA2-5732-4D3D-B2E6-7BBFD54B3680}"/>
    <w:embedItalic r:id="rId7" w:fontKey="{B059E5CD-D9EF-4542-BC82-11356FE9DB9E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AC827CD4-F266-4F70-8439-876D3D75750F}"/>
    <w:embedBold r:id="rId9" w:fontKey="{864EAF53-DD7E-4907-86A4-A19F449D70FF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31F06C50-D3DF-44F0-9ECF-F9D57544D1F0}"/>
    <w:embedItalic r:id="rId11" w:fontKey="{8B76DD04-5342-4B34-98DF-D77F3E33DE36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39BF82FA-A67E-4176-ACDE-E2CE0398107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DD82400E-BC5B-4888-A277-D53C7C4BC8F5}"/>
    <w:embedItalic r:id="rId14" w:fontKey="{EAFD8A0E-6109-43A2-B906-AA6AF34E656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E2A120EC-641D-4587-AFD6-DFCD1E36D5E9}"/>
    <w:embedBold r:id="rId16" w:fontKey="{E15878B5-B811-45C5-8F3E-BC946A9E85A1}"/>
    <w:embedItalic r:id="rId17" w:fontKey="{14E94E66-0C4F-4B92-993A-0DB58259830A}"/>
    <w:embedBoldItalic r:id="rId18" w:fontKey="{1FD9BD6D-F499-4092-BA09-F03CEDDF4E3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B6F6D1D1-B331-4489-9C9C-201048BFBAF1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C08CAB50-CDFA-4E5F-A7DC-175EDB99528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C5FE4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7A4682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4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C5FE4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7A4682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1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3956" w14:textId="77777777" w:rsidR="000228B6" w:rsidRDefault="007A4682" w:rsidP="00186E6B">
      <w:r>
        <w:separator/>
      </w:r>
    </w:p>
    <w:p w14:paraId="696F50A9" w14:textId="77777777" w:rsidR="000228B6" w:rsidRDefault="000228B6" w:rsidP="00186E6B"/>
    <w:p w14:paraId="6E765AFA" w14:textId="77777777" w:rsidR="000228B6" w:rsidRDefault="000228B6" w:rsidP="00186E6B"/>
  </w:footnote>
  <w:footnote w:type="continuationSeparator" w:id="0">
    <w:p w14:paraId="3AD623A7" w14:textId="77777777" w:rsidR="000228B6" w:rsidRDefault="007A4682" w:rsidP="00186E6B">
      <w:r>
        <w:continuationSeparator/>
      </w:r>
    </w:p>
    <w:p w14:paraId="44228E24" w14:textId="77777777" w:rsidR="000228B6" w:rsidRDefault="000228B6" w:rsidP="00186E6B"/>
    <w:p w14:paraId="7CB3D810" w14:textId="77777777" w:rsidR="000228B6" w:rsidRDefault="000228B6" w:rsidP="00186E6B"/>
    <w:p w14:paraId="1A74C79D" w14:textId="77777777" w:rsidR="000228B6" w:rsidRDefault="000228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77777777" w:rsidR="0040632C" w:rsidRPr="00035ADF" w:rsidRDefault="007A4682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B767372" wp14:editId="5AEF6A6B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EC1793A" w14:textId="77777777" w:rsidR="0040632C" w:rsidRPr="001A183F" w:rsidRDefault="007A4682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B767372" id="Rektangel 1" o:spid="_x0000_s1026" style="position:absolute;margin-left:370.25pt;margin-top:.8pt;width:123.45pt;height:23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" fillcolor="#f3bb35 [3208]" strokecolor="#291d02 [488]" strokeweight="1pt">
              <v:textbox>
                <w:txbxContent>
                  <w:p w14:paraId="5EC1793A" w14:textId="77777777" w:rsidR="0040632C" w:rsidRPr="001A183F" w:rsidRDefault="007A4682" w:rsidP="0040632C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305A9DD1" w14:textId="640E3A6C" w:rsidR="0040632C" w:rsidRPr="00906CE5" w:rsidRDefault="007A4682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[Navn på anskaffelsen]</w:t>
    </w:r>
    <w:r w:rsidRPr="00906CE5">
      <w:rPr>
        <w:sz w:val="16"/>
        <w:szCs w:val="16"/>
      </w:rPr>
      <w:br/>
      <w:t xml:space="preserve">Vedlegg </w:t>
    </w:r>
    <w:proofErr w:type="spellStart"/>
    <w:r w:rsidRPr="00906CE5">
      <w:rPr>
        <w:color w:val="D74E4E" w:themeColor="accent1"/>
        <w:sz w:val="16"/>
        <w:szCs w:val="16"/>
      </w:rPr>
      <w:t>X</w:t>
    </w:r>
    <w:proofErr w:type="spellEnd"/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 w:rsidR="007C52B1" w:rsidRPr="007C52B1">
      <w:rPr>
        <w:sz w:val="16"/>
        <w:szCs w:val="16"/>
      </w:rPr>
      <w:t>Avvik og forbehold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0AC2AAA5" w:rsidR="00DF22C7" w:rsidRPr="00035ADF" w:rsidRDefault="007A4682" w:rsidP="00DF22C7">
    <w:pPr>
      <w:pStyle w:val="Topp-ogbunntekst"/>
      <w:rPr>
        <w:sz w:val="17"/>
        <w:szCs w:val="17"/>
      </w:rPr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691922FA" wp14:editId="070BC8F9">
          <wp:simplePos x="0" y="0"/>
          <wp:positionH relativeFrom="margin">
            <wp:align>right</wp:align>
          </wp:positionH>
          <wp:positionV relativeFrom="page">
            <wp:posOffset>411480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60A758F" w14:textId="77777777" w:rsidR="00CF6C86" w:rsidRPr="00012A17" w:rsidRDefault="00CF6C86" w:rsidP="00CF6C86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4A1C40FB" w14:textId="6A595965" w:rsidR="00E9590A" w:rsidRPr="00906CE5" w:rsidRDefault="007A4682" w:rsidP="00906CE5">
    <w:pPr>
      <w:jc w:val="left"/>
      <w:rPr>
        <w:sz w:val="16"/>
        <w:szCs w:val="16"/>
      </w:rPr>
    </w:pPr>
    <w:r w:rsidRPr="00906CE5">
      <w:rPr>
        <w:sz w:val="16"/>
        <w:szCs w:val="16"/>
      </w:rPr>
      <w:t>Vedlegg</w:t>
    </w:r>
    <w:r w:rsidR="00CF6C86">
      <w:rPr>
        <w:sz w:val="16"/>
        <w:szCs w:val="16"/>
      </w:rPr>
      <w:t xml:space="preserve"> 4</w:t>
    </w:r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 w:rsidR="007C52B1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B5C48E6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450A1D7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0EC46A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9E408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63E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2D2E4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28A43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30EC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8363E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7DCEF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1F217E6" w:tentative="1">
      <w:start w:val="1"/>
      <w:numFmt w:val="lowerLetter"/>
      <w:lvlText w:val="%2."/>
      <w:lvlJc w:val="left"/>
      <w:pPr>
        <w:ind w:left="1440" w:hanging="360"/>
      </w:pPr>
    </w:lvl>
    <w:lvl w:ilvl="2" w:tplc="42761942" w:tentative="1">
      <w:start w:val="1"/>
      <w:numFmt w:val="lowerRoman"/>
      <w:lvlText w:val="%3."/>
      <w:lvlJc w:val="right"/>
      <w:pPr>
        <w:ind w:left="2160" w:hanging="180"/>
      </w:pPr>
    </w:lvl>
    <w:lvl w:ilvl="3" w:tplc="451CD690" w:tentative="1">
      <w:start w:val="1"/>
      <w:numFmt w:val="decimal"/>
      <w:lvlText w:val="%4."/>
      <w:lvlJc w:val="left"/>
      <w:pPr>
        <w:ind w:left="2880" w:hanging="360"/>
      </w:pPr>
    </w:lvl>
    <w:lvl w:ilvl="4" w:tplc="01D0D384" w:tentative="1">
      <w:start w:val="1"/>
      <w:numFmt w:val="lowerLetter"/>
      <w:lvlText w:val="%5."/>
      <w:lvlJc w:val="left"/>
      <w:pPr>
        <w:ind w:left="3600" w:hanging="360"/>
      </w:pPr>
    </w:lvl>
    <w:lvl w:ilvl="5" w:tplc="F3EC339C" w:tentative="1">
      <w:start w:val="1"/>
      <w:numFmt w:val="lowerRoman"/>
      <w:lvlText w:val="%6."/>
      <w:lvlJc w:val="right"/>
      <w:pPr>
        <w:ind w:left="4320" w:hanging="180"/>
      </w:pPr>
    </w:lvl>
    <w:lvl w:ilvl="6" w:tplc="399CA242" w:tentative="1">
      <w:start w:val="1"/>
      <w:numFmt w:val="decimal"/>
      <w:lvlText w:val="%7."/>
      <w:lvlJc w:val="left"/>
      <w:pPr>
        <w:ind w:left="5040" w:hanging="360"/>
      </w:pPr>
    </w:lvl>
    <w:lvl w:ilvl="7" w:tplc="63029E36" w:tentative="1">
      <w:start w:val="1"/>
      <w:numFmt w:val="lowerLetter"/>
      <w:lvlText w:val="%8."/>
      <w:lvlJc w:val="left"/>
      <w:pPr>
        <w:ind w:left="5760" w:hanging="360"/>
      </w:pPr>
    </w:lvl>
    <w:lvl w:ilvl="8" w:tplc="E49258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B9FEBD0A">
      <w:start w:val="1"/>
      <w:numFmt w:val="lowerLetter"/>
      <w:lvlText w:val="%1)"/>
      <w:lvlJc w:val="left"/>
      <w:pPr>
        <w:ind w:left="720" w:hanging="360"/>
      </w:pPr>
    </w:lvl>
    <w:lvl w:ilvl="1" w:tplc="CF5CB5FA" w:tentative="1">
      <w:start w:val="1"/>
      <w:numFmt w:val="lowerLetter"/>
      <w:lvlText w:val="%2."/>
      <w:lvlJc w:val="left"/>
      <w:pPr>
        <w:ind w:left="1440" w:hanging="360"/>
      </w:pPr>
    </w:lvl>
    <w:lvl w:ilvl="2" w:tplc="DDB6086A" w:tentative="1">
      <w:start w:val="1"/>
      <w:numFmt w:val="lowerRoman"/>
      <w:lvlText w:val="%3."/>
      <w:lvlJc w:val="right"/>
      <w:pPr>
        <w:ind w:left="2160" w:hanging="180"/>
      </w:pPr>
    </w:lvl>
    <w:lvl w:ilvl="3" w:tplc="1A40828A" w:tentative="1">
      <w:start w:val="1"/>
      <w:numFmt w:val="decimal"/>
      <w:lvlText w:val="%4."/>
      <w:lvlJc w:val="left"/>
      <w:pPr>
        <w:ind w:left="2880" w:hanging="360"/>
      </w:pPr>
    </w:lvl>
    <w:lvl w:ilvl="4" w:tplc="8876AFD0" w:tentative="1">
      <w:start w:val="1"/>
      <w:numFmt w:val="lowerLetter"/>
      <w:lvlText w:val="%5."/>
      <w:lvlJc w:val="left"/>
      <w:pPr>
        <w:ind w:left="3600" w:hanging="360"/>
      </w:pPr>
    </w:lvl>
    <w:lvl w:ilvl="5" w:tplc="3094EE80" w:tentative="1">
      <w:start w:val="1"/>
      <w:numFmt w:val="lowerRoman"/>
      <w:lvlText w:val="%6."/>
      <w:lvlJc w:val="right"/>
      <w:pPr>
        <w:ind w:left="4320" w:hanging="180"/>
      </w:pPr>
    </w:lvl>
    <w:lvl w:ilvl="6" w:tplc="68F4BE1C" w:tentative="1">
      <w:start w:val="1"/>
      <w:numFmt w:val="decimal"/>
      <w:lvlText w:val="%7."/>
      <w:lvlJc w:val="left"/>
      <w:pPr>
        <w:ind w:left="5040" w:hanging="360"/>
      </w:pPr>
    </w:lvl>
    <w:lvl w:ilvl="7" w:tplc="DC80AAA2" w:tentative="1">
      <w:start w:val="1"/>
      <w:numFmt w:val="lowerLetter"/>
      <w:lvlText w:val="%8."/>
      <w:lvlJc w:val="left"/>
      <w:pPr>
        <w:ind w:left="5760" w:hanging="360"/>
      </w:pPr>
    </w:lvl>
    <w:lvl w:ilvl="8" w:tplc="839456E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7534D68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048AD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5419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DE79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B616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B6B6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7E7D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CC77B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84ECC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C736F36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6AC18E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A2EA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7232E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D43B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9E13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B2A5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3740BA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C50BF5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56E6282C">
      <w:start w:val="1"/>
      <w:numFmt w:val="decimal"/>
      <w:lvlText w:val="%1."/>
      <w:lvlJc w:val="left"/>
      <w:pPr>
        <w:ind w:left="1428" w:hanging="360"/>
      </w:pPr>
    </w:lvl>
    <w:lvl w:ilvl="1" w:tplc="71986EC2" w:tentative="1">
      <w:start w:val="1"/>
      <w:numFmt w:val="lowerLetter"/>
      <w:lvlText w:val="%2."/>
      <w:lvlJc w:val="left"/>
      <w:pPr>
        <w:ind w:left="2148" w:hanging="360"/>
      </w:pPr>
    </w:lvl>
    <w:lvl w:ilvl="2" w:tplc="94CCD170" w:tentative="1">
      <w:start w:val="1"/>
      <w:numFmt w:val="lowerRoman"/>
      <w:lvlText w:val="%3."/>
      <w:lvlJc w:val="right"/>
      <w:pPr>
        <w:ind w:left="2868" w:hanging="180"/>
      </w:pPr>
    </w:lvl>
    <w:lvl w:ilvl="3" w:tplc="6FD498C2" w:tentative="1">
      <w:start w:val="1"/>
      <w:numFmt w:val="decimal"/>
      <w:lvlText w:val="%4."/>
      <w:lvlJc w:val="left"/>
      <w:pPr>
        <w:ind w:left="3588" w:hanging="360"/>
      </w:pPr>
    </w:lvl>
    <w:lvl w:ilvl="4" w:tplc="EAF8BD1E" w:tentative="1">
      <w:start w:val="1"/>
      <w:numFmt w:val="lowerLetter"/>
      <w:lvlText w:val="%5."/>
      <w:lvlJc w:val="left"/>
      <w:pPr>
        <w:ind w:left="4308" w:hanging="360"/>
      </w:pPr>
    </w:lvl>
    <w:lvl w:ilvl="5" w:tplc="BB12385A" w:tentative="1">
      <w:start w:val="1"/>
      <w:numFmt w:val="lowerRoman"/>
      <w:lvlText w:val="%6."/>
      <w:lvlJc w:val="right"/>
      <w:pPr>
        <w:ind w:left="5028" w:hanging="180"/>
      </w:pPr>
    </w:lvl>
    <w:lvl w:ilvl="6" w:tplc="3D0C790C" w:tentative="1">
      <w:start w:val="1"/>
      <w:numFmt w:val="decimal"/>
      <w:lvlText w:val="%7."/>
      <w:lvlJc w:val="left"/>
      <w:pPr>
        <w:ind w:left="5748" w:hanging="360"/>
      </w:pPr>
    </w:lvl>
    <w:lvl w:ilvl="7" w:tplc="4560C6CA" w:tentative="1">
      <w:start w:val="1"/>
      <w:numFmt w:val="lowerLetter"/>
      <w:lvlText w:val="%8."/>
      <w:lvlJc w:val="left"/>
      <w:pPr>
        <w:ind w:left="6468" w:hanging="360"/>
      </w:pPr>
    </w:lvl>
    <w:lvl w:ilvl="8" w:tplc="BEE4CE2C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DEEA69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3DA8F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D61E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8259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7009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61E87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C036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7AE2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7855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D51296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C290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8296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AA7C2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976E3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E4D7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1ABAF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3D035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3E7DE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A8EC2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9E7E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64C3B5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6C89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97EF4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FA8E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9406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DC24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F2A64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19309C14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296EB5A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83492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F840D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37C62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374DCC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742BA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24E83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B61B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4B34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A4682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5FE4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6C86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F2AEF1-D1D0-4267-8358-C5167977D2DB}"/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purl.org/dc/dcmitype/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35528cf3-2966-42b1-9555-acbc4d76d41c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190</TotalTime>
  <Pages>1</Pages>
  <Words>218</Words>
  <Characters>1156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Hilde  Bjørkmann</cp:lastModifiedBy>
  <cp:revision>68</cp:revision>
  <dcterms:created xsi:type="dcterms:W3CDTF">2021-01-21T15:10:00Z</dcterms:created>
  <dcterms:modified xsi:type="dcterms:W3CDTF">2026-06-01T14:03:00Z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